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PEPYRE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was admitted at King’s Hall, a scholar from Eton.</w:t>
      </w: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p.344)</w:t>
      </w: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D2200" w:rsidRPr="00CD2200" w:rsidRDefault="00CD220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sectPr w:rsidR="00CD2200" w:rsidRPr="00CD22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200" w:rsidRDefault="00CD2200" w:rsidP="00564E3C">
      <w:pPr>
        <w:spacing w:after="0" w:line="240" w:lineRule="auto"/>
      </w:pPr>
      <w:r>
        <w:separator/>
      </w:r>
    </w:p>
  </w:endnote>
  <w:endnote w:type="continuationSeparator" w:id="0">
    <w:p w:rsidR="00CD2200" w:rsidRDefault="00CD22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D2200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200" w:rsidRDefault="00CD2200" w:rsidP="00564E3C">
      <w:pPr>
        <w:spacing w:after="0" w:line="240" w:lineRule="auto"/>
      </w:pPr>
      <w:r>
        <w:separator/>
      </w:r>
    </w:p>
  </w:footnote>
  <w:footnote w:type="continuationSeparator" w:id="0">
    <w:p w:rsidR="00CD2200" w:rsidRDefault="00CD22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00"/>
    <w:rsid w:val="00372DC6"/>
    <w:rsid w:val="00564E3C"/>
    <w:rsid w:val="0064591D"/>
    <w:rsid w:val="00CD22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89E63"/>
  <w15:chartTrackingRefBased/>
  <w15:docId w15:val="{53CC85A9-3A61-46EF-BD93-A94CF5839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2015-11-26T15:43:00Z</dcterms:created>
  <dcterms:modified xsi:type="dcterms:W3CDTF">2015-11-26T15:47:00Z</dcterms:modified>
</cp:coreProperties>
</file>